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728" w:rsidRPr="001552C8" w:rsidRDefault="00193728" w:rsidP="00193728">
      <w:pPr>
        <w:ind w:right="-514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AA78D0" w:rsidRDefault="00B2278D" w:rsidP="00B2278D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D4B1E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ตารางแสดงวงเงินงบประมาณที่ได้รับจัดสรรและราคากลางในงานจ้างก่อสร้าง</w:t>
      </w:r>
    </w:p>
    <w:p w:rsidR="00EF5E6A" w:rsidRPr="007D4B1E" w:rsidRDefault="00EF5E6A" w:rsidP="00B2278D">
      <w:pPr>
        <w:ind w:right="-51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</w:t>
      </w:r>
    </w:p>
    <w:p w:rsidR="00B2278D" w:rsidRPr="007D4B1E" w:rsidRDefault="00B2278D" w:rsidP="00A07FBF">
      <w:pPr>
        <w:pStyle w:val="a3"/>
        <w:tabs>
          <w:tab w:val="left" w:pos="284"/>
        </w:tabs>
        <w:spacing w:before="240"/>
        <w:ind w:left="284" w:hanging="284"/>
        <w:rPr>
          <w:rFonts w:ascii="TH SarabunIT๙" w:hAnsi="TH SarabunIT๙" w:cs="TH SarabunIT๙"/>
          <w:sz w:val="32"/>
          <w:szCs w:val="32"/>
        </w:rPr>
      </w:pPr>
      <w:r w:rsidRPr="00EF5E6A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</w:t>
      </w:r>
      <w:r w:rsidR="00A07F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514B">
        <w:rPr>
          <w:rFonts w:ascii="TH SarabunIT๙" w:eastAsia="Times New Roman" w:hAnsi="TH SarabunIT๙" w:cs="TH SarabunIT๙" w:hint="cs"/>
          <w:sz w:val="32"/>
          <w:szCs w:val="32"/>
          <w:cs/>
        </w:rPr>
        <w:t>วางท่อส่งน้ำ (จากหมู่ที่ 9 ถึงสระวัดใหม่หนองกก) ตำบลท่า</w:t>
      </w:r>
      <w:proofErr w:type="spellStart"/>
      <w:r w:rsidR="001B514B">
        <w:rPr>
          <w:rFonts w:ascii="TH SarabunIT๙" w:eastAsia="Times New Roman" w:hAnsi="TH SarabunIT๙" w:cs="TH SarabunIT๙" w:hint="cs"/>
          <w:sz w:val="32"/>
          <w:szCs w:val="32"/>
          <w:cs/>
        </w:rPr>
        <w:t>จะหลุง</w:t>
      </w:r>
      <w:proofErr w:type="spellEnd"/>
      <w:r w:rsidR="001B514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อำเภอโชคชัย จังหวัดนครราชสีมา  </w:t>
      </w:r>
      <w:r w:rsidR="001B514B">
        <w:rPr>
          <w:rFonts w:ascii="TH SarabunIT๙" w:hAnsi="TH SarabunIT๙" w:cs="TH SarabunIT๙" w:hint="cs"/>
          <w:sz w:val="32"/>
          <w:szCs w:val="32"/>
          <w:cs/>
        </w:rPr>
        <w:t xml:space="preserve">จำนวน 1 โครงการ </w:t>
      </w:r>
    </w:p>
    <w:p w:rsidR="00B2278D" w:rsidRPr="004B3CA6" w:rsidRDefault="00B2278D" w:rsidP="00A07FBF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 w:rsidRPr="004B3CA6">
        <w:rPr>
          <w:rFonts w:ascii="TH SarabunIT๙" w:hAnsi="TH SarabunIT๙" w:cs="TH SarabunIT๙"/>
          <w:sz w:val="32"/>
          <w:szCs w:val="32"/>
          <w:cs/>
        </w:rPr>
        <w:tab/>
      </w:r>
      <w:r w:rsidRPr="004B3CA6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หน่วยงานเจ้าของโครงการ</w:t>
      </w:r>
      <w:r w:rsidR="001552C8" w:rsidRPr="004B3CA6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</w:t>
      </w:r>
      <w:proofErr w:type="spellStart"/>
      <w:r w:rsidR="001552C8" w:rsidRPr="004B3CA6">
        <w:rPr>
          <w:rFonts w:ascii="TH SarabunIT๙" w:hAnsi="TH SarabunIT๙" w:cs="TH SarabunIT๙"/>
          <w:sz w:val="32"/>
          <w:szCs w:val="32"/>
          <w:cs/>
        </w:rPr>
        <w:t>จะหลุง</w:t>
      </w:r>
      <w:proofErr w:type="spellEnd"/>
      <w:r w:rsidR="001552C8" w:rsidRPr="004B3CA6">
        <w:rPr>
          <w:rFonts w:ascii="TH SarabunIT๙" w:hAnsi="TH SarabunIT๙" w:cs="TH SarabunIT๙"/>
          <w:spacing w:val="-6"/>
          <w:sz w:val="32"/>
          <w:szCs w:val="32"/>
          <w:cs/>
        </w:rPr>
        <w:t>อำเภอโชคชัย  จังหวัดนครราชสีมา</w:t>
      </w:r>
    </w:p>
    <w:p w:rsidR="00B2278D" w:rsidRPr="007D4B1E" w:rsidRDefault="00B2278D" w:rsidP="00A07FBF">
      <w:pPr>
        <w:tabs>
          <w:tab w:val="left" w:pos="180"/>
          <w:tab w:val="left" w:pos="284"/>
        </w:tabs>
        <w:spacing w:before="240"/>
        <w:ind w:left="284" w:hanging="284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EF5E6A">
        <w:rPr>
          <w:rFonts w:ascii="TH SarabunIT๙" w:hAnsi="TH SarabunIT๙" w:cs="TH SarabunIT๙"/>
          <w:b/>
          <w:bCs/>
          <w:sz w:val="32"/>
          <w:szCs w:val="32"/>
          <w:cs/>
        </w:rPr>
        <w:t>2. วงเงินงบประมาณที่ได้รับ</w:t>
      </w:r>
      <w:r w:rsidR="00EF5E6A">
        <w:rPr>
          <w:rFonts w:ascii="TH SarabunIT๙" w:hAnsi="TH SarabunIT๙" w:cs="TH SarabunIT๙" w:hint="cs"/>
          <w:sz w:val="32"/>
          <w:szCs w:val="32"/>
          <w:cs/>
        </w:rPr>
        <w:t xml:space="preserve"> จำนวนเงิน </w:t>
      </w:r>
      <w:r w:rsidR="001B514B">
        <w:rPr>
          <w:rFonts w:ascii="TH SarabunIT๙" w:hAnsi="TH SarabunIT๙" w:cs="TH SarabunIT๙" w:hint="cs"/>
          <w:sz w:val="32"/>
          <w:szCs w:val="32"/>
          <w:cs/>
        </w:rPr>
        <w:t>1,817,300.- บาท (หนึ่งล้านแปดแสนหนึ่งหมื่นเจ็ดพันสามร้อยบาทถ้วน)</w:t>
      </w:r>
      <w:r w:rsidR="00A07FBF">
        <w:rPr>
          <w:rFonts w:ascii="TH SarabunIT๙" w:hAnsi="TH SarabunIT๙" w:cs="TH SarabunIT๙" w:hint="cs"/>
          <w:sz w:val="32"/>
          <w:szCs w:val="32"/>
          <w:cs/>
        </w:rPr>
        <w:t xml:space="preserve"> งบเงินสะสมเพื่อแก้ไขปัญหาภัยแล้ง</w:t>
      </w:r>
    </w:p>
    <w:p w:rsidR="00B2278D" w:rsidRPr="00245576" w:rsidRDefault="00B2278D" w:rsidP="00A07FBF">
      <w:pPr>
        <w:tabs>
          <w:tab w:val="left" w:pos="284"/>
        </w:tabs>
        <w:spacing w:before="24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EF5E6A">
        <w:rPr>
          <w:rFonts w:ascii="TH SarabunIT๙" w:hAnsi="TH SarabunIT๙" w:cs="TH SarabunIT๙"/>
          <w:b/>
          <w:bCs/>
          <w:sz w:val="32"/>
          <w:szCs w:val="32"/>
          <w:cs/>
        </w:rPr>
        <w:t>3. ลักษณะงานโดยสังเขป</w:t>
      </w:r>
      <w:r w:rsidR="001B51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B514B">
        <w:rPr>
          <w:rFonts w:ascii="TH SarabunIT๙" w:hAnsi="TH SarabunIT๙" w:cs="TH SarabunIT๙" w:hint="cs"/>
          <w:sz w:val="32"/>
          <w:szCs w:val="32"/>
          <w:cs/>
        </w:rPr>
        <w:t xml:space="preserve">ลักษณะที่ทำ โดยทำการขุดวางท่อ พี.วี.ซี. ชั้น 13.5 พร้อมฝังกลบท่อ </w:t>
      </w:r>
      <w:r w:rsidR="001B514B">
        <w:rPr>
          <w:rFonts w:ascii="TH SarabunIT๙" w:hAnsi="TH SarabunIT๙" w:cs="TH SarabunIT๙" w:hint="cs"/>
          <w:sz w:val="32"/>
          <w:szCs w:val="32"/>
        </w:rPr>
        <w:sym w:font="Symbol" w:char="F0C6"/>
      </w:r>
      <w:r w:rsidR="001B514B">
        <w:rPr>
          <w:rFonts w:ascii="TH SarabunIT๙" w:hAnsi="TH SarabunIT๙" w:cs="TH SarabunIT๙" w:hint="cs"/>
          <w:sz w:val="32"/>
          <w:szCs w:val="32"/>
          <w:cs/>
        </w:rPr>
        <w:t xml:space="preserve"> 10 นิ้ว จากท่อส่งน้ำของระบบพลังงานไฟฟ้ายาวประมาณ 452.00 เมตร พร้อมท่อเหล็กอาบสังกะสีจ่ายน้ำเข้านา </w:t>
      </w:r>
      <w:r w:rsidR="001B514B">
        <w:rPr>
          <w:rFonts w:ascii="TH SarabunIT๙" w:hAnsi="TH SarabunIT๙" w:cs="TH SarabunIT๙" w:hint="cs"/>
          <w:sz w:val="32"/>
          <w:szCs w:val="32"/>
        </w:rPr>
        <w:sym w:font="Symbol" w:char="F0C6"/>
      </w:r>
      <w:r w:rsidR="001B514B">
        <w:rPr>
          <w:rFonts w:ascii="TH SarabunIT๙" w:hAnsi="TH SarabunIT๙" w:cs="TH SarabunIT๙" w:hint="cs"/>
          <w:sz w:val="32"/>
          <w:szCs w:val="32"/>
          <w:cs/>
        </w:rPr>
        <w:t xml:space="preserve"> 6 นิ้ว จำนวนหนึ่งระบบและวางท่อ พี.วี.ซี. ชั้น 13.5 </w:t>
      </w:r>
      <w:r w:rsidR="001B514B">
        <w:rPr>
          <w:rFonts w:ascii="TH SarabunIT๙" w:hAnsi="TH SarabunIT๙" w:cs="TH SarabunIT๙" w:hint="cs"/>
          <w:sz w:val="32"/>
          <w:szCs w:val="32"/>
        </w:rPr>
        <w:sym w:font="Symbol" w:char="F0C6"/>
      </w:r>
      <w:r w:rsidR="001B514B">
        <w:rPr>
          <w:rFonts w:ascii="TH SarabunIT๙" w:hAnsi="TH SarabunIT๙" w:cs="TH SarabunIT๙" w:hint="cs"/>
          <w:sz w:val="32"/>
          <w:szCs w:val="32"/>
          <w:cs/>
        </w:rPr>
        <w:t xml:space="preserve"> 8 นิ้ว ความยาวประมาณ 398.00 เมตร พร้อมระบบปิดเปิดน้ำหนึ่งชุด </w:t>
      </w:r>
      <w:r w:rsidR="001B514B" w:rsidRPr="00EF5E6A"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="001B514B" w:rsidRPr="00EF5E6A">
        <w:rPr>
          <w:rFonts w:ascii="TH SarabunIT๙" w:hAnsi="TH SarabunIT๙" w:cs="TH SarabunIT๙"/>
          <w:color w:val="000000"/>
          <w:sz w:val="32"/>
          <w:szCs w:val="32"/>
          <w:cs/>
        </w:rPr>
        <w:t>ติดตั้งป้ายประชาสัมพันธ์โครงการชั่วคราว</w:t>
      </w:r>
      <w:r w:rsidR="001B514B" w:rsidRPr="00EF5E6A">
        <w:rPr>
          <w:rFonts w:ascii="TH SarabunIT๙" w:hAnsi="TH SarabunIT๙" w:cs="TH SarabunIT๙"/>
          <w:color w:val="000000"/>
          <w:sz w:val="32"/>
          <w:szCs w:val="32"/>
        </w:rPr>
        <w:t xml:space="preserve"> 1 </w:t>
      </w:r>
      <w:r w:rsidR="001B514B" w:rsidRPr="00EF5E6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ป้ายและป้ายถาวร </w:t>
      </w:r>
      <w:r w:rsidR="001B514B" w:rsidRPr="00EF5E6A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="001B514B" w:rsidRPr="00EF5E6A">
        <w:rPr>
          <w:rFonts w:ascii="TH SarabunIT๙" w:hAnsi="TH SarabunIT๙" w:cs="TH SarabunIT๙"/>
          <w:color w:val="000000"/>
          <w:sz w:val="32"/>
          <w:szCs w:val="32"/>
          <w:cs/>
        </w:rPr>
        <w:t>ป้าย รายละเอียดตามแบบองค์การบริหารส่วนตำบลท่า</w:t>
      </w:r>
      <w:proofErr w:type="spellStart"/>
      <w:r w:rsidR="001B514B" w:rsidRPr="00EF5E6A">
        <w:rPr>
          <w:rFonts w:ascii="TH SarabunIT๙" w:hAnsi="TH SarabunIT๙" w:cs="TH SarabunIT๙"/>
          <w:color w:val="000000"/>
          <w:sz w:val="32"/>
          <w:szCs w:val="32"/>
          <w:cs/>
        </w:rPr>
        <w:t>จะหลุง</w:t>
      </w:r>
      <w:proofErr w:type="spellEnd"/>
      <w:r w:rsidR="001B514B" w:rsidRPr="00EF5E6A">
        <w:rPr>
          <w:rFonts w:ascii="TH SarabunIT๙" w:hAnsi="TH SarabunIT๙" w:cs="TH SarabunIT๙"/>
          <w:color w:val="000000"/>
          <w:sz w:val="32"/>
          <w:szCs w:val="32"/>
          <w:cs/>
        </w:rPr>
        <w:t>กำหนด</w:t>
      </w:r>
    </w:p>
    <w:p w:rsidR="00B2278D" w:rsidRPr="004B3CA6" w:rsidRDefault="00B2278D" w:rsidP="00A07FBF">
      <w:pPr>
        <w:tabs>
          <w:tab w:val="left" w:pos="180"/>
          <w:tab w:val="left" w:pos="284"/>
        </w:tabs>
        <w:spacing w:before="240"/>
        <w:ind w:left="284" w:hanging="284"/>
        <w:rPr>
          <w:rFonts w:ascii="TH SarabunIT๙" w:hAnsi="TH SarabunIT๙" w:cs="TH SarabunIT๙"/>
          <w:sz w:val="32"/>
          <w:szCs w:val="32"/>
        </w:rPr>
      </w:pPr>
      <w:r w:rsidRPr="00EF5E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ราคากลางคำนวณ ณ </w:t>
      </w:r>
      <w:r w:rsidRPr="004B3CA6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1B514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B514B">
        <w:rPr>
          <w:rFonts w:ascii="TH SarabunIT๙" w:hAnsi="TH SarabunIT๙" w:cs="TH SarabunIT๙" w:hint="cs"/>
          <w:sz w:val="32"/>
          <w:szCs w:val="32"/>
          <w:cs/>
        </w:rPr>
        <w:t xml:space="preserve">29  เมษายน </w:t>
      </w:r>
      <w:r w:rsidR="005A3178" w:rsidRPr="004B3CA6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A07FBF">
        <w:rPr>
          <w:rFonts w:ascii="TH SarabunIT๙" w:hAnsi="TH SarabunIT๙" w:cs="TH SarabunIT๙" w:hint="cs"/>
          <w:sz w:val="32"/>
          <w:szCs w:val="32"/>
          <w:cs/>
        </w:rPr>
        <w:t>9</w:t>
      </w:r>
      <w:r w:rsidR="001552C8" w:rsidRPr="004B3CA6">
        <w:rPr>
          <w:rFonts w:ascii="TH SarabunIT๙" w:hAnsi="TH SarabunIT๙" w:cs="TH SarabunIT๙"/>
          <w:sz w:val="32"/>
          <w:szCs w:val="32"/>
          <w:cs/>
        </w:rPr>
        <w:t xml:space="preserve">  เป็นเงิน   </w:t>
      </w:r>
      <w:r w:rsidR="001B514B">
        <w:rPr>
          <w:rFonts w:ascii="TH SarabunIT๙" w:hAnsi="TH SarabunIT๙" w:cs="TH SarabunIT๙" w:hint="cs"/>
          <w:sz w:val="32"/>
          <w:szCs w:val="32"/>
          <w:cs/>
        </w:rPr>
        <w:t>1,817,300.- บาท</w:t>
      </w:r>
    </w:p>
    <w:p w:rsidR="00B2278D" w:rsidRPr="00EF5E6A" w:rsidRDefault="00B2278D" w:rsidP="00A07FBF">
      <w:pPr>
        <w:tabs>
          <w:tab w:val="left" w:pos="180"/>
          <w:tab w:val="left" w:pos="284"/>
        </w:tabs>
        <w:spacing w:before="240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EF5E6A">
        <w:rPr>
          <w:rFonts w:ascii="TH SarabunIT๙" w:hAnsi="TH SarabunIT๙" w:cs="TH SarabunIT๙"/>
          <w:b/>
          <w:bCs/>
          <w:sz w:val="32"/>
          <w:szCs w:val="32"/>
          <w:cs/>
        </w:rPr>
        <w:t>5. บัญชีประมาณการราคากลาง</w:t>
      </w:r>
    </w:p>
    <w:p w:rsidR="00B2278D" w:rsidRPr="00EF5E6A" w:rsidRDefault="00B2278D" w:rsidP="00A07FBF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 w:rsidRPr="007D4B1E">
        <w:rPr>
          <w:rFonts w:ascii="TH SarabunIT๙" w:hAnsi="TH SarabunIT๙" w:cs="TH SarabunIT๙"/>
          <w:sz w:val="32"/>
          <w:szCs w:val="32"/>
          <w:cs/>
        </w:rPr>
        <w:tab/>
        <w:t xml:space="preserve">5.1 </w:t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>แบบบัญชีปริมาณงานและราคา (</w:t>
      </w:r>
      <w:proofErr w:type="spellStart"/>
      <w:r w:rsidR="001552C8" w:rsidRPr="00EF5E6A">
        <w:rPr>
          <w:rFonts w:ascii="TH SarabunIT๙" w:hAnsi="TH SarabunIT๙" w:cs="TH SarabunIT๙"/>
          <w:sz w:val="32"/>
          <w:szCs w:val="32"/>
          <w:cs/>
        </w:rPr>
        <w:t>ปร.</w:t>
      </w:r>
      <w:proofErr w:type="spellEnd"/>
      <w:r w:rsidR="001552C8" w:rsidRPr="00EF5E6A">
        <w:rPr>
          <w:rFonts w:ascii="TH SarabunIT๙" w:hAnsi="TH SarabunIT๙" w:cs="TH SarabunIT๙"/>
          <w:sz w:val="32"/>
          <w:szCs w:val="32"/>
          <w:cs/>
        </w:rPr>
        <w:t>4)</w:t>
      </w:r>
    </w:p>
    <w:p w:rsidR="00B2278D" w:rsidRPr="00EF5E6A" w:rsidRDefault="00B2278D" w:rsidP="00A07FBF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 w:rsidRPr="00EF5E6A">
        <w:rPr>
          <w:rFonts w:ascii="TH SarabunIT๙" w:hAnsi="TH SarabunIT๙" w:cs="TH SarabunIT๙"/>
          <w:sz w:val="32"/>
          <w:szCs w:val="32"/>
          <w:cs/>
        </w:rPr>
        <w:tab/>
        <w:t xml:space="preserve">5.2 </w:t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>แบบสรุปค่าก่อสร้าง (</w:t>
      </w:r>
      <w:proofErr w:type="spellStart"/>
      <w:r w:rsidR="001552C8" w:rsidRPr="00EF5E6A">
        <w:rPr>
          <w:rFonts w:ascii="TH SarabunIT๙" w:hAnsi="TH SarabunIT๙" w:cs="TH SarabunIT๙"/>
          <w:sz w:val="32"/>
          <w:szCs w:val="32"/>
          <w:cs/>
        </w:rPr>
        <w:t>ปร.</w:t>
      </w:r>
      <w:proofErr w:type="spellEnd"/>
      <w:r w:rsidR="001552C8" w:rsidRPr="00EF5E6A">
        <w:rPr>
          <w:rFonts w:ascii="TH SarabunIT๙" w:hAnsi="TH SarabunIT๙" w:cs="TH SarabunIT๙"/>
          <w:sz w:val="32"/>
          <w:szCs w:val="32"/>
          <w:cs/>
        </w:rPr>
        <w:t>5)</w:t>
      </w:r>
    </w:p>
    <w:p w:rsidR="00B2278D" w:rsidRPr="00EF5E6A" w:rsidRDefault="00B2278D" w:rsidP="00A07FBF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 w:rsidRPr="00EF5E6A">
        <w:rPr>
          <w:rFonts w:ascii="TH SarabunIT๙" w:hAnsi="TH SarabunIT๙" w:cs="TH SarabunIT๙"/>
          <w:sz w:val="32"/>
          <w:szCs w:val="32"/>
          <w:cs/>
        </w:rPr>
        <w:tab/>
        <w:t xml:space="preserve">5.3 </w:t>
      </w:r>
      <w:r w:rsidR="00EF5E6A" w:rsidRPr="00EF5E6A">
        <w:rPr>
          <w:rFonts w:ascii="TH SarabunIT๙" w:hAnsi="TH SarabunIT๙" w:cs="TH SarabunIT๙" w:hint="cs"/>
          <w:sz w:val="32"/>
          <w:szCs w:val="32"/>
          <w:cs/>
        </w:rPr>
        <w:t>ราคาพาณิชย์จังหวัดนครราชสีมา</w:t>
      </w:r>
      <w:bookmarkStart w:id="0" w:name="_GoBack"/>
      <w:bookmarkEnd w:id="0"/>
    </w:p>
    <w:p w:rsidR="00B2278D" w:rsidRPr="00EF5E6A" w:rsidRDefault="00B2278D" w:rsidP="00A07FBF">
      <w:pPr>
        <w:tabs>
          <w:tab w:val="left" w:pos="180"/>
          <w:tab w:val="left" w:pos="284"/>
        </w:tabs>
        <w:spacing w:before="240"/>
        <w:ind w:left="284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EF5E6A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F5E6A">
        <w:rPr>
          <w:rFonts w:ascii="TH SarabunIT๙" w:hAnsi="TH SarabunIT๙" w:cs="TH SarabunIT๙"/>
          <w:b/>
          <w:bCs/>
          <w:sz w:val="32"/>
          <w:szCs w:val="32"/>
          <w:cs/>
        </w:rPr>
        <w:t>รายชื่อคณะกรรมการกำหนดราคากลาง</w:t>
      </w:r>
    </w:p>
    <w:p w:rsidR="00B2278D" w:rsidRPr="00EF5E6A" w:rsidRDefault="00B2278D" w:rsidP="00A07FBF">
      <w:pPr>
        <w:tabs>
          <w:tab w:val="left" w:pos="284"/>
          <w:tab w:val="left" w:pos="709"/>
          <w:tab w:val="left" w:pos="1985"/>
          <w:tab w:val="left" w:pos="3402"/>
        </w:tabs>
        <w:ind w:left="284" w:hanging="284"/>
        <w:rPr>
          <w:rFonts w:ascii="TH SarabunIT๙" w:hAnsi="TH SarabunIT๙" w:cs="TH SarabunIT๙"/>
          <w:sz w:val="32"/>
          <w:szCs w:val="32"/>
        </w:rPr>
      </w:pPr>
      <w:r w:rsidRPr="00EF5E6A">
        <w:rPr>
          <w:rFonts w:ascii="TH SarabunIT๙" w:hAnsi="TH SarabunIT๙" w:cs="TH SarabunIT๙"/>
          <w:sz w:val="32"/>
          <w:szCs w:val="32"/>
          <w:cs/>
        </w:rPr>
        <w:tab/>
        <w:t>6.1</w:t>
      </w:r>
      <w:r w:rsidR="00B13308" w:rsidRPr="00EF5E6A">
        <w:rPr>
          <w:rFonts w:ascii="TH SarabunIT๙" w:hAnsi="TH SarabunIT๙" w:cs="TH SarabunIT๙" w:hint="cs"/>
          <w:sz w:val="32"/>
          <w:szCs w:val="32"/>
          <w:cs/>
        </w:rPr>
        <w:tab/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 xml:space="preserve">นายบัญชา  </w:t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ab/>
        <w:t xml:space="preserve">ทองพระพักตร์  </w:t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ab/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ab/>
        <w:t>ผู้อำนวยการกองช่าง</w:t>
      </w:r>
    </w:p>
    <w:p w:rsidR="00B2278D" w:rsidRPr="00EF5E6A" w:rsidRDefault="00B2278D" w:rsidP="00EF5E6A">
      <w:pPr>
        <w:tabs>
          <w:tab w:val="left" w:pos="284"/>
          <w:tab w:val="left" w:pos="709"/>
          <w:tab w:val="left" w:pos="1985"/>
          <w:tab w:val="left" w:pos="3402"/>
        </w:tabs>
        <w:ind w:left="284" w:right="-514" w:hanging="284"/>
        <w:rPr>
          <w:rFonts w:ascii="TH SarabunIT๙" w:hAnsi="TH SarabunIT๙" w:cs="TH SarabunIT๙"/>
          <w:sz w:val="32"/>
          <w:szCs w:val="32"/>
        </w:rPr>
      </w:pPr>
      <w:r w:rsidRPr="00EF5E6A">
        <w:rPr>
          <w:rFonts w:ascii="TH SarabunIT๙" w:hAnsi="TH SarabunIT๙" w:cs="TH SarabunIT๙"/>
          <w:sz w:val="32"/>
          <w:szCs w:val="32"/>
          <w:cs/>
        </w:rPr>
        <w:tab/>
        <w:t xml:space="preserve">6.2 </w:t>
      </w:r>
      <w:r w:rsidR="00B13308" w:rsidRPr="00EF5E6A">
        <w:rPr>
          <w:rFonts w:ascii="TH SarabunIT๙" w:hAnsi="TH SarabunIT๙" w:cs="TH SarabunIT๙" w:hint="cs"/>
          <w:sz w:val="32"/>
          <w:szCs w:val="32"/>
          <w:cs/>
        </w:rPr>
        <w:tab/>
      </w:r>
      <w:r w:rsidR="00EF5E6A">
        <w:rPr>
          <w:rFonts w:ascii="TH SarabunIT๙" w:hAnsi="TH SarabunIT๙" w:cs="TH SarabunIT๙"/>
          <w:sz w:val="32"/>
          <w:szCs w:val="32"/>
          <w:cs/>
        </w:rPr>
        <w:t>นายสถาพร</w:t>
      </w:r>
      <w:r w:rsidR="00EF5E6A">
        <w:rPr>
          <w:rFonts w:ascii="TH SarabunIT๙" w:hAnsi="TH SarabunIT๙" w:cs="TH SarabunIT๙"/>
          <w:sz w:val="32"/>
          <w:szCs w:val="32"/>
          <w:cs/>
        </w:rPr>
        <w:tab/>
        <w:t>สินเธาว์</w:t>
      </w:r>
      <w:r w:rsidR="00EF5E6A">
        <w:rPr>
          <w:rFonts w:ascii="TH SarabunIT๙" w:hAnsi="TH SarabunIT๙" w:cs="TH SarabunIT๙"/>
          <w:sz w:val="32"/>
          <w:szCs w:val="32"/>
          <w:cs/>
        </w:rPr>
        <w:tab/>
      </w:r>
      <w:r w:rsidR="00EF5E6A">
        <w:rPr>
          <w:rFonts w:ascii="TH SarabunIT๙" w:hAnsi="TH SarabunIT๙" w:cs="TH SarabunIT๙"/>
          <w:sz w:val="32"/>
          <w:szCs w:val="32"/>
          <w:cs/>
        </w:rPr>
        <w:tab/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>หัวหน้าสำนักปลัด</w:t>
      </w:r>
    </w:p>
    <w:p w:rsidR="00B2278D" w:rsidRPr="00EF5E6A" w:rsidRDefault="00B2278D" w:rsidP="00EF5E6A">
      <w:pPr>
        <w:tabs>
          <w:tab w:val="left" w:pos="284"/>
          <w:tab w:val="left" w:pos="709"/>
          <w:tab w:val="left" w:pos="1985"/>
          <w:tab w:val="left" w:pos="3402"/>
        </w:tabs>
        <w:ind w:left="284" w:right="-514" w:hanging="284"/>
        <w:rPr>
          <w:rFonts w:ascii="TH SarabunIT๙" w:hAnsi="TH SarabunIT๙" w:cs="TH SarabunIT๙"/>
          <w:sz w:val="32"/>
          <w:szCs w:val="32"/>
          <w:cs/>
        </w:rPr>
      </w:pPr>
      <w:r w:rsidRPr="00EF5E6A">
        <w:rPr>
          <w:rFonts w:ascii="TH SarabunIT๙" w:hAnsi="TH SarabunIT๙" w:cs="TH SarabunIT๙"/>
          <w:sz w:val="32"/>
          <w:szCs w:val="32"/>
          <w:cs/>
        </w:rPr>
        <w:tab/>
        <w:t xml:space="preserve">6.3 </w:t>
      </w:r>
      <w:r w:rsidR="00B13308" w:rsidRPr="00EF5E6A"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="001552C8" w:rsidRPr="00EF5E6A">
        <w:rPr>
          <w:rFonts w:ascii="TH SarabunIT๙" w:hAnsi="TH SarabunIT๙" w:cs="TH SarabunIT๙"/>
          <w:sz w:val="32"/>
          <w:szCs w:val="32"/>
          <w:cs/>
        </w:rPr>
        <w:t>จ.ส.อ.</w:t>
      </w:r>
      <w:proofErr w:type="spellEnd"/>
      <w:r w:rsidR="001552C8" w:rsidRPr="00EF5E6A">
        <w:rPr>
          <w:rFonts w:ascii="TH SarabunIT๙" w:hAnsi="TH SarabunIT๙" w:cs="TH SarabunIT๙"/>
          <w:sz w:val="32"/>
          <w:szCs w:val="32"/>
          <w:cs/>
        </w:rPr>
        <w:t>บุญส่ง</w:t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ab/>
        <w:t>สุดใจ</w:t>
      </w:r>
      <w:r w:rsidR="001552C8" w:rsidRPr="00EF5E6A">
        <w:rPr>
          <w:rFonts w:ascii="TH SarabunIT๙" w:hAnsi="TH SarabunIT๙" w:cs="TH SarabunIT๙"/>
          <w:sz w:val="32"/>
          <w:szCs w:val="32"/>
        </w:rPr>
        <w:tab/>
      </w:r>
      <w:r w:rsidR="001552C8" w:rsidRPr="00EF5E6A">
        <w:rPr>
          <w:rFonts w:ascii="TH SarabunIT๙" w:hAnsi="TH SarabunIT๙" w:cs="TH SarabunIT๙"/>
          <w:sz w:val="32"/>
          <w:szCs w:val="32"/>
        </w:rPr>
        <w:tab/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>เจ้าพนักงานธุรการ</w:t>
      </w:r>
    </w:p>
    <w:p w:rsidR="00B2278D" w:rsidRPr="00EF5E6A" w:rsidRDefault="00B2278D" w:rsidP="00EF5E6A">
      <w:pPr>
        <w:tabs>
          <w:tab w:val="left" w:pos="284"/>
          <w:tab w:val="left" w:pos="709"/>
          <w:tab w:val="left" w:pos="1985"/>
          <w:tab w:val="left" w:pos="3402"/>
        </w:tabs>
        <w:ind w:left="284" w:right="-514" w:hanging="284"/>
        <w:rPr>
          <w:rFonts w:ascii="TH SarabunIT๙" w:hAnsi="TH SarabunIT๙" w:cs="TH SarabunIT๙"/>
          <w:sz w:val="32"/>
          <w:szCs w:val="32"/>
        </w:rPr>
      </w:pPr>
      <w:r w:rsidRPr="00EF5E6A">
        <w:rPr>
          <w:rFonts w:ascii="TH SarabunIT๙" w:hAnsi="TH SarabunIT๙" w:cs="TH SarabunIT๙"/>
          <w:sz w:val="32"/>
          <w:szCs w:val="32"/>
          <w:cs/>
        </w:rPr>
        <w:tab/>
        <w:t xml:space="preserve">6.4 </w:t>
      </w:r>
      <w:r w:rsidR="00B13308" w:rsidRPr="00EF5E6A">
        <w:rPr>
          <w:rFonts w:ascii="TH SarabunIT๙" w:hAnsi="TH SarabunIT๙" w:cs="TH SarabunIT๙" w:hint="cs"/>
          <w:sz w:val="32"/>
          <w:szCs w:val="32"/>
          <w:cs/>
        </w:rPr>
        <w:tab/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>นายประมวล</w:t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ab/>
        <w:t>ดวดกระ</w:t>
      </w:r>
      <w:proofErr w:type="spellStart"/>
      <w:r w:rsidR="001552C8" w:rsidRPr="00EF5E6A">
        <w:rPr>
          <w:rFonts w:ascii="TH SarabunIT๙" w:hAnsi="TH SarabunIT๙" w:cs="TH SarabunIT๙"/>
          <w:sz w:val="32"/>
          <w:szCs w:val="32"/>
          <w:cs/>
        </w:rPr>
        <w:t>โทก</w:t>
      </w:r>
      <w:proofErr w:type="spellEnd"/>
      <w:r w:rsidR="001552C8" w:rsidRPr="00EF5E6A">
        <w:rPr>
          <w:rFonts w:ascii="TH SarabunIT๙" w:hAnsi="TH SarabunIT๙" w:cs="TH SarabunIT๙"/>
          <w:sz w:val="32"/>
          <w:szCs w:val="32"/>
          <w:cs/>
        </w:rPr>
        <w:tab/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ab/>
        <w:t>รองนายกองค์การบริหารส่วนตำบลท่า</w:t>
      </w:r>
      <w:proofErr w:type="spellStart"/>
      <w:r w:rsidR="001552C8" w:rsidRPr="00EF5E6A">
        <w:rPr>
          <w:rFonts w:ascii="TH SarabunIT๙" w:hAnsi="TH SarabunIT๙" w:cs="TH SarabunIT๙"/>
          <w:sz w:val="32"/>
          <w:szCs w:val="32"/>
          <w:cs/>
        </w:rPr>
        <w:t>จะหลุง</w:t>
      </w:r>
      <w:proofErr w:type="spellEnd"/>
    </w:p>
    <w:p w:rsidR="00B2278D" w:rsidRPr="00EF5E6A" w:rsidRDefault="00B2278D" w:rsidP="00EF5E6A">
      <w:pPr>
        <w:tabs>
          <w:tab w:val="left" w:pos="284"/>
          <w:tab w:val="left" w:pos="709"/>
          <w:tab w:val="left" w:pos="1985"/>
          <w:tab w:val="left" w:pos="3402"/>
        </w:tabs>
        <w:ind w:left="284" w:right="-514" w:hanging="284"/>
        <w:rPr>
          <w:rFonts w:ascii="TH SarabunIT๙" w:hAnsi="TH SarabunIT๙" w:cs="TH SarabunIT๙"/>
          <w:sz w:val="32"/>
          <w:szCs w:val="32"/>
          <w:cs/>
        </w:rPr>
      </w:pPr>
      <w:r w:rsidRPr="00EF5E6A">
        <w:rPr>
          <w:rFonts w:ascii="TH SarabunIT๙" w:hAnsi="TH SarabunIT๙" w:cs="TH SarabunIT๙"/>
          <w:sz w:val="32"/>
          <w:szCs w:val="32"/>
          <w:cs/>
        </w:rPr>
        <w:tab/>
        <w:t xml:space="preserve">6.5 </w:t>
      </w:r>
      <w:r w:rsidR="00B13308" w:rsidRPr="00EF5E6A">
        <w:rPr>
          <w:rFonts w:ascii="TH SarabunIT๙" w:hAnsi="TH SarabunIT๙" w:cs="TH SarabunIT๙" w:hint="cs"/>
          <w:sz w:val="32"/>
          <w:szCs w:val="32"/>
          <w:cs/>
        </w:rPr>
        <w:tab/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>นายสมาน</w:t>
      </w:r>
      <w:r w:rsidR="00B13308" w:rsidRPr="00EF5E6A">
        <w:rPr>
          <w:rFonts w:ascii="TH SarabunIT๙" w:hAnsi="TH SarabunIT๙" w:cs="TH SarabunIT๙" w:hint="cs"/>
          <w:sz w:val="32"/>
          <w:szCs w:val="32"/>
          <w:cs/>
        </w:rPr>
        <w:tab/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>ศรีกระ</w:t>
      </w:r>
      <w:proofErr w:type="spellStart"/>
      <w:r w:rsidR="001552C8" w:rsidRPr="00EF5E6A">
        <w:rPr>
          <w:rFonts w:ascii="TH SarabunIT๙" w:hAnsi="TH SarabunIT๙" w:cs="TH SarabunIT๙"/>
          <w:sz w:val="32"/>
          <w:szCs w:val="32"/>
          <w:cs/>
        </w:rPr>
        <w:t>โทก</w:t>
      </w:r>
      <w:proofErr w:type="spellEnd"/>
      <w:r w:rsidR="001552C8" w:rsidRPr="00EF5E6A">
        <w:rPr>
          <w:rFonts w:ascii="TH SarabunIT๙" w:hAnsi="TH SarabunIT๙" w:cs="TH SarabunIT๙"/>
          <w:sz w:val="32"/>
          <w:szCs w:val="32"/>
          <w:cs/>
        </w:rPr>
        <w:tab/>
      </w:r>
      <w:r w:rsidR="001552C8" w:rsidRPr="00EF5E6A">
        <w:rPr>
          <w:rFonts w:ascii="TH SarabunIT๙" w:hAnsi="TH SarabunIT๙" w:cs="TH SarabunIT๙"/>
          <w:sz w:val="32"/>
          <w:szCs w:val="32"/>
          <w:cs/>
        </w:rPr>
        <w:tab/>
        <w:t>รองนายกองค์การบริหารส่วนตำบลท่า</w:t>
      </w:r>
      <w:proofErr w:type="spellStart"/>
      <w:r w:rsidR="001552C8" w:rsidRPr="00EF5E6A">
        <w:rPr>
          <w:rFonts w:ascii="TH SarabunIT๙" w:hAnsi="TH SarabunIT๙" w:cs="TH SarabunIT๙"/>
          <w:sz w:val="32"/>
          <w:szCs w:val="32"/>
          <w:cs/>
        </w:rPr>
        <w:t>จะหลุง</w:t>
      </w:r>
      <w:proofErr w:type="spellEnd"/>
    </w:p>
    <w:p w:rsidR="00B2278D" w:rsidRPr="007D4B1E" w:rsidRDefault="00B2278D" w:rsidP="001552C8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2A406F" w:rsidRPr="007D4B1E" w:rsidRDefault="002A406F" w:rsidP="001552C8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2A406F" w:rsidRDefault="002A406F" w:rsidP="001552C8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13308" w:rsidRDefault="00B13308" w:rsidP="001552C8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13308" w:rsidRDefault="00B13308" w:rsidP="001552C8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13308" w:rsidRDefault="00B13308" w:rsidP="001552C8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13308" w:rsidRDefault="00B13308" w:rsidP="001552C8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13308" w:rsidRDefault="00B13308" w:rsidP="001552C8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13308" w:rsidRDefault="00B13308" w:rsidP="001552C8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B13308" w:rsidRDefault="00B13308" w:rsidP="001552C8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245576" w:rsidRDefault="00245576" w:rsidP="001552C8">
      <w:pPr>
        <w:tabs>
          <w:tab w:val="left" w:pos="180"/>
          <w:tab w:val="left" w:pos="284"/>
        </w:tabs>
        <w:ind w:left="284" w:hanging="284"/>
        <w:rPr>
          <w:rFonts w:ascii="TH SarabunIT๙" w:hAnsi="TH SarabunIT๙" w:cs="TH SarabunIT๙"/>
          <w:sz w:val="32"/>
          <w:szCs w:val="32"/>
        </w:rPr>
      </w:pPr>
    </w:p>
    <w:p w:rsidR="00DA2A74" w:rsidRPr="00E526B0" w:rsidRDefault="00DA2A74" w:rsidP="00B13308">
      <w:pPr>
        <w:tabs>
          <w:tab w:val="left" w:pos="180"/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DA2A74" w:rsidRPr="00E526B0" w:rsidSect="00A07FBF">
      <w:pgSz w:w="11906" w:h="16838"/>
      <w:pgMar w:top="899" w:right="849" w:bottom="540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4347"/>
    <w:multiLevelType w:val="multilevel"/>
    <w:tmpl w:val="E8966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509766D6"/>
    <w:multiLevelType w:val="multilevel"/>
    <w:tmpl w:val="A76432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haracterSpacingControl w:val="doNotCompress"/>
  <w:compat>
    <w:applyBreakingRules/>
  </w:compat>
  <w:rsids>
    <w:rsidRoot w:val="00110742"/>
    <w:rsid w:val="00001CEA"/>
    <w:rsid w:val="00003AE7"/>
    <w:rsid w:val="000043D4"/>
    <w:rsid w:val="000075A7"/>
    <w:rsid w:val="00026878"/>
    <w:rsid w:val="00040CF3"/>
    <w:rsid w:val="000472A8"/>
    <w:rsid w:val="00047A10"/>
    <w:rsid w:val="000512D8"/>
    <w:rsid w:val="000771AF"/>
    <w:rsid w:val="0008541E"/>
    <w:rsid w:val="000951D4"/>
    <w:rsid w:val="000A05D2"/>
    <w:rsid w:val="000A338F"/>
    <w:rsid w:val="000C3229"/>
    <w:rsid w:val="000E4786"/>
    <w:rsid w:val="000F3E38"/>
    <w:rsid w:val="001106DF"/>
    <w:rsid w:val="00110742"/>
    <w:rsid w:val="001116BC"/>
    <w:rsid w:val="001203DF"/>
    <w:rsid w:val="00130C61"/>
    <w:rsid w:val="0014160C"/>
    <w:rsid w:val="0014296A"/>
    <w:rsid w:val="00144591"/>
    <w:rsid w:val="00146F6B"/>
    <w:rsid w:val="001552C8"/>
    <w:rsid w:val="0015738C"/>
    <w:rsid w:val="00160AD9"/>
    <w:rsid w:val="00160EDD"/>
    <w:rsid w:val="00162AA9"/>
    <w:rsid w:val="00163734"/>
    <w:rsid w:val="00164642"/>
    <w:rsid w:val="0017203C"/>
    <w:rsid w:val="00193728"/>
    <w:rsid w:val="001A79D4"/>
    <w:rsid w:val="001B0970"/>
    <w:rsid w:val="001B514B"/>
    <w:rsid w:val="001C1024"/>
    <w:rsid w:val="001C3FD9"/>
    <w:rsid w:val="001C4196"/>
    <w:rsid w:val="001C6741"/>
    <w:rsid w:val="001E1ABC"/>
    <w:rsid w:val="001E2A6C"/>
    <w:rsid w:val="0020492A"/>
    <w:rsid w:val="00230C68"/>
    <w:rsid w:val="00245576"/>
    <w:rsid w:val="00251F0F"/>
    <w:rsid w:val="002648F7"/>
    <w:rsid w:val="002770FB"/>
    <w:rsid w:val="00282AE9"/>
    <w:rsid w:val="00295184"/>
    <w:rsid w:val="00297639"/>
    <w:rsid w:val="002A3E24"/>
    <w:rsid w:val="002A406F"/>
    <w:rsid w:val="002C15F2"/>
    <w:rsid w:val="002D6C08"/>
    <w:rsid w:val="002E5511"/>
    <w:rsid w:val="002F31CF"/>
    <w:rsid w:val="00302883"/>
    <w:rsid w:val="00311BCE"/>
    <w:rsid w:val="00316938"/>
    <w:rsid w:val="00317E2C"/>
    <w:rsid w:val="00321FE1"/>
    <w:rsid w:val="00326B50"/>
    <w:rsid w:val="0033035E"/>
    <w:rsid w:val="0033062F"/>
    <w:rsid w:val="00350F81"/>
    <w:rsid w:val="003760B3"/>
    <w:rsid w:val="00382E4A"/>
    <w:rsid w:val="00397369"/>
    <w:rsid w:val="003B522E"/>
    <w:rsid w:val="003B6DF4"/>
    <w:rsid w:val="003E3CD7"/>
    <w:rsid w:val="003F258B"/>
    <w:rsid w:val="003F26BD"/>
    <w:rsid w:val="003F69D3"/>
    <w:rsid w:val="00404C0D"/>
    <w:rsid w:val="00404D86"/>
    <w:rsid w:val="004065C4"/>
    <w:rsid w:val="0042052E"/>
    <w:rsid w:val="004336ED"/>
    <w:rsid w:val="00442097"/>
    <w:rsid w:val="004420CD"/>
    <w:rsid w:val="004505CA"/>
    <w:rsid w:val="00456137"/>
    <w:rsid w:val="00470385"/>
    <w:rsid w:val="0047396C"/>
    <w:rsid w:val="0049374D"/>
    <w:rsid w:val="004B3CA6"/>
    <w:rsid w:val="004B6690"/>
    <w:rsid w:val="004C1052"/>
    <w:rsid w:val="004D68E5"/>
    <w:rsid w:val="004D6963"/>
    <w:rsid w:val="00510D1C"/>
    <w:rsid w:val="00511689"/>
    <w:rsid w:val="005220C7"/>
    <w:rsid w:val="00556C8C"/>
    <w:rsid w:val="00570BB9"/>
    <w:rsid w:val="005721AF"/>
    <w:rsid w:val="00573324"/>
    <w:rsid w:val="00576046"/>
    <w:rsid w:val="00583B17"/>
    <w:rsid w:val="005965B8"/>
    <w:rsid w:val="005968C8"/>
    <w:rsid w:val="005A2917"/>
    <w:rsid w:val="005A3178"/>
    <w:rsid w:val="005A40B4"/>
    <w:rsid w:val="005B27FC"/>
    <w:rsid w:val="005C01BA"/>
    <w:rsid w:val="005F7649"/>
    <w:rsid w:val="00601365"/>
    <w:rsid w:val="00601B30"/>
    <w:rsid w:val="0060522A"/>
    <w:rsid w:val="006103E2"/>
    <w:rsid w:val="006107B5"/>
    <w:rsid w:val="00630ECB"/>
    <w:rsid w:val="00636C79"/>
    <w:rsid w:val="00654CB8"/>
    <w:rsid w:val="00672B2C"/>
    <w:rsid w:val="0067676D"/>
    <w:rsid w:val="0068100F"/>
    <w:rsid w:val="0068559F"/>
    <w:rsid w:val="006916AF"/>
    <w:rsid w:val="00694FC8"/>
    <w:rsid w:val="00697770"/>
    <w:rsid w:val="006A5014"/>
    <w:rsid w:val="006B683B"/>
    <w:rsid w:val="006D0484"/>
    <w:rsid w:val="006E1E56"/>
    <w:rsid w:val="006F5589"/>
    <w:rsid w:val="006F5E36"/>
    <w:rsid w:val="00712B57"/>
    <w:rsid w:val="00714FA5"/>
    <w:rsid w:val="00715EC2"/>
    <w:rsid w:val="00722EFF"/>
    <w:rsid w:val="00733FA9"/>
    <w:rsid w:val="00735BBA"/>
    <w:rsid w:val="00757E5A"/>
    <w:rsid w:val="0077136F"/>
    <w:rsid w:val="007758C3"/>
    <w:rsid w:val="0078504C"/>
    <w:rsid w:val="007A1D92"/>
    <w:rsid w:val="007B0D26"/>
    <w:rsid w:val="007B7AAC"/>
    <w:rsid w:val="007D4B1E"/>
    <w:rsid w:val="007D4D31"/>
    <w:rsid w:val="007E4A68"/>
    <w:rsid w:val="00810B37"/>
    <w:rsid w:val="00836C91"/>
    <w:rsid w:val="00840D6C"/>
    <w:rsid w:val="00847508"/>
    <w:rsid w:val="008544DD"/>
    <w:rsid w:val="0087257B"/>
    <w:rsid w:val="00872D11"/>
    <w:rsid w:val="00873AB8"/>
    <w:rsid w:val="0087611C"/>
    <w:rsid w:val="00890833"/>
    <w:rsid w:val="00897A83"/>
    <w:rsid w:val="008B1B46"/>
    <w:rsid w:val="008B1DD7"/>
    <w:rsid w:val="008B37AE"/>
    <w:rsid w:val="008B4BCC"/>
    <w:rsid w:val="008B55F9"/>
    <w:rsid w:val="008E239B"/>
    <w:rsid w:val="008F3461"/>
    <w:rsid w:val="00900742"/>
    <w:rsid w:val="00901B93"/>
    <w:rsid w:val="00921634"/>
    <w:rsid w:val="00921E73"/>
    <w:rsid w:val="009229B4"/>
    <w:rsid w:val="009306C3"/>
    <w:rsid w:val="009318D7"/>
    <w:rsid w:val="009346D2"/>
    <w:rsid w:val="00977EE5"/>
    <w:rsid w:val="00981BB2"/>
    <w:rsid w:val="009A2EA5"/>
    <w:rsid w:val="009A6B94"/>
    <w:rsid w:val="009B07A3"/>
    <w:rsid w:val="009D4B08"/>
    <w:rsid w:val="009E124C"/>
    <w:rsid w:val="009E57E3"/>
    <w:rsid w:val="009F4E03"/>
    <w:rsid w:val="009F73F5"/>
    <w:rsid w:val="00A07FBF"/>
    <w:rsid w:val="00A12341"/>
    <w:rsid w:val="00A135C8"/>
    <w:rsid w:val="00A26360"/>
    <w:rsid w:val="00A304C0"/>
    <w:rsid w:val="00A4117A"/>
    <w:rsid w:val="00A41229"/>
    <w:rsid w:val="00A45962"/>
    <w:rsid w:val="00A6690D"/>
    <w:rsid w:val="00A70F47"/>
    <w:rsid w:val="00A82134"/>
    <w:rsid w:val="00A91B62"/>
    <w:rsid w:val="00A96573"/>
    <w:rsid w:val="00AA309F"/>
    <w:rsid w:val="00AA78D0"/>
    <w:rsid w:val="00AB3294"/>
    <w:rsid w:val="00AF258F"/>
    <w:rsid w:val="00B13308"/>
    <w:rsid w:val="00B2278D"/>
    <w:rsid w:val="00B257EE"/>
    <w:rsid w:val="00B413EA"/>
    <w:rsid w:val="00B4176B"/>
    <w:rsid w:val="00B41B56"/>
    <w:rsid w:val="00B53A44"/>
    <w:rsid w:val="00B54530"/>
    <w:rsid w:val="00B60A25"/>
    <w:rsid w:val="00B83038"/>
    <w:rsid w:val="00B96055"/>
    <w:rsid w:val="00BB50EC"/>
    <w:rsid w:val="00BB6EBD"/>
    <w:rsid w:val="00BB77E1"/>
    <w:rsid w:val="00BC0700"/>
    <w:rsid w:val="00BE732F"/>
    <w:rsid w:val="00C307D5"/>
    <w:rsid w:val="00C34ED4"/>
    <w:rsid w:val="00C70235"/>
    <w:rsid w:val="00C901D5"/>
    <w:rsid w:val="00CA3D4F"/>
    <w:rsid w:val="00CB51B5"/>
    <w:rsid w:val="00CC7886"/>
    <w:rsid w:val="00CD6E09"/>
    <w:rsid w:val="00CE2901"/>
    <w:rsid w:val="00CF2EBD"/>
    <w:rsid w:val="00CF5966"/>
    <w:rsid w:val="00D256D0"/>
    <w:rsid w:val="00D30793"/>
    <w:rsid w:val="00D40845"/>
    <w:rsid w:val="00D429E2"/>
    <w:rsid w:val="00D63F5F"/>
    <w:rsid w:val="00D65C01"/>
    <w:rsid w:val="00D725FB"/>
    <w:rsid w:val="00D73983"/>
    <w:rsid w:val="00D74017"/>
    <w:rsid w:val="00D85CF7"/>
    <w:rsid w:val="00D85EAD"/>
    <w:rsid w:val="00D860C6"/>
    <w:rsid w:val="00D924DF"/>
    <w:rsid w:val="00D94C1C"/>
    <w:rsid w:val="00DA2A74"/>
    <w:rsid w:val="00DC5D24"/>
    <w:rsid w:val="00DC6421"/>
    <w:rsid w:val="00DE7DB3"/>
    <w:rsid w:val="00DF255B"/>
    <w:rsid w:val="00DF3970"/>
    <w:rsid w:val="00E00809"/>
    <w:rsid w:val="00E04648"/>
    <w:rsid w:val="00E27F1E"/>
    <w:rsid w:val="00E37566"/>
    <w:rsid w:val="00E45D94"/>
    <w:rsid w:val="00E526B0"/>
    <w:rsid w:val="00E54331"/>
    <w:rsid w:val="00E54457"/>
    <w:rsid w:val="00E57099"/>
    <w:rsid w:val="00E60E45"/>
    <w:rsid w:val="00E631E4"/>
    <w:rsid w:val="00E70990"/>
    <w:rsid w:val="00E837F6"/>
    <w:rsid w:val="00E842F0"/>
    <w:rsid w:val="00E92A03"/>
    <w:rsid w:val="00EA537C"/>
    <w:rsid w:val="00EB7E00"/>
    <w:rsid w:val="00ED40A6"/>
    <w:rsid w:val="00EE2813"/>
    <w:rsid w:val="00EE478F"/>
    <w:rsid w:val="00EE6C49"/>
    <w:rsid w:val="00EF5E6A"/>
    <w:rsid w:val="00F00CEE"/>
    <w:rsid w:val="00F041B4"/>
    <w:rsid w:val="00F10F06"/>
    <w:rsid w:val="00F21131"/>
    <w:rsid w:val="00F234F1"/>
    <w:rsid w:val="00F24D31"/>
    <w:rsid w:val="00F749B1"/>
    <w:rsid w:val="00F94CC4"/>
    <w:rsid w:val="00FA309C"/>
    <w:rsid w:val="00FA4624"/>
    <w:rsid w:val="00FE025F"/>
    <w:rsid w:val="00FE2045"/>
    <w:rsid w:val="00FE41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BC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E5511"/>
    <w:pPr>
      <w:jc w:val="thaiDistribute"/>
    </w:pPr>
    <w:rPr>
      <w:rFonts w:ascii="Cordia New" w:eastAsia="Cordia New" w:hAnsi="Cordia New"/>
      <w:sz w:val="30"/>
      <w:szCs w:val="30"/>
    </w:rPr>
  </w:style>
  <w:style w:type="paragraph" w:styleId="a4">
    <w:name w:val="Balloon Text"/>
    <w:basedOn w:val="a"/>
    <w:link w:val="a5"/>
    <w:rsid w:val="00B13308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B13308"/>
    <w:rPr>
      <w:rFonts w:ascii="Tahoma" w:hAnsi="Tahoma"/>
      <w:sz w:val="16"/>
    </w:rPr>
  </w:style>
  <w:style w:type="paragraph" w:styleId="a6">
    <w:name w:val="List Paragraph"/>
    <w:basedOn w:val="a"/>
    <w:uiPriority w:val="34"/>
    <w:qFormat/>
    <w:rsid w:val="00B133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E5511"/>
    <w:pPr>
      <w:jc w:val="thaiDistribute"/>
    </w:pPr>
    <w:rPr>
      <w:rFonts w:ascii="Cordia New" w:eastAsia="Cordia New" w:hAnsi="Cordia New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e_auction&#3619;&#3632;&#3610;&#3610;&#3611;&#3619;&#3632;&#3611;&#3634;59\&#3648;&#3591;&#3636;&#3609;&#3648;&#3593;&#3614;&#3634;&#3632;&#3585;&#3636;&#3592;59\&#3605;&#3634;&#3619;&#3634;&#3591;&#3623;&#3591;&#3648;&#3591;&#3636;&#3609;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ตารางวงเงิน</Template>
  <TotalTime>15</TotalTime>
  <Pages>1</Pages>
  <Words>282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ตารางแสดงวงเงินงบประมาณที่ได้รับจัดสรรและราคากลางในงานจ้างก่อสร้าง</vt:lpstr>
    </vt:vector>
  </TitlesOfParts>
  <Company>Microsoft Corporation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ตารางแสดงวงเงินงบประมาณที่ได้รับจัดสรรและราคากลางในงานจ้างก่อสร้าง</dc:title>
  <dc:creator>Corporate Edition</dc:creator>
  <cp:lastModifiedBy>Nursury</cp:lastModifiedBy>
  <cp:revision>6</cp:revision>
  <cp:lastPrinted>2016-05-13T03:15:00Z</cp:lastPrinted>
  <dcterms:created xsi:type="dcterms:W3CDTF">2015-09-30T23:46:00Z</dcterms:created>
  <dcterms:modified xsi:type="dcterms:W3CDTF">2016-05-13T03:15:00Z</dcterms:modified>
</cp:coreProperties>
</file>